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EC117E" w14:textId="77777777" w:rsidR="00CD177E" w:rsidRDefault="00CD177E" w:rsidP="00CD177E">
      <w:pPr>
        <w:spacing w:before="0"/>
      </w:pPr>
    </w:p>
    <w:p w14:paraId="672A6659" w14:textId="4ADDAABE" w:rsidR="00AC67F0" w:rsidRDefault="001B0371" w:rsidP="00CD177E">
      <w:pPr>
        <w:spacing w:before="0"/>
      </w:pPr>
      <w:r>
        <w:t>KLASA:</w:t>
      </w:r>
    </w:p>
    <w:p w14:paraId="49D954D1" w14:textId="1FDB6C16" w:rsidR="001B0371" w:rsidRPr="008737DE" w:rsidRDefault="001B0371" w:rsidP="00CD177E">
      <w:pPr>
        <w:spacing w:before="0"/>
        <w:rPr>
          <w:color w:val="000000" w:themeColor="text1"/>
        </w:rPr>
      </w:pPr>
      <w:r w:rsidRPr="008737DE">
        <w:rPr>
          <w:color w:val="000000" w:themeColor="text1"/>
        </w:rPr>
        <w:t>URBROJ:</w:t>
      </w:r>
    </w:p>
    <w:p w14:paraId="2E1A7A51" w14:textId="77777777" w:rsidR="00CD177E" w:rsidRDefault="00CD177E" w:rsidP="00CD177E">
      <w:pPr>
        <w:spacing w:before="0"/>
        <w:rPr>
          <w:color w:val="000000" w:themeColor="text1"/>
        </w:rPr>
      </w:pPr>
    </w:p>
    <w:p w14:paraId="2A4C9AE3" w14:textId="5F67D9C6" w:rsidR="00F739B0" w:rsidRPr="008737DE" w:rsidRDefault="00F739B0" w:rsidP="00CD177E">
      <w:pPr>
        <w:spacing w:before="0"/>
        <w:rPr>
          <w:color w:val="000000" w:themeColor="text1"/>
        </w:rPr>
      </w:pPr>
      <w:r w:rsidRPr="008737DE">
        <w:rPr>
          <w:color w:val="000000" w:themeColor="text1"/>
        </w:rPr>
        <w:t>Na temelju članka 34. stavka 1. Statuta Sveučilišta u Splitu, Senat Sveučilišta u Splitu</w:t>
      </w:r>
      <w:r w:rsidR="00CD177E">
        <w:rPr>
          <w:color w:val="000000" w:themeColor="text1"/>
        </w:rPr>
        <w:t xml:space="preserve">, </w:t>
      </w:r>
      <w:r w:rsidR="00CD177E" w:rsidRPr="00CD177E">
        <w:t>OIB: 29845096215</w:t>
      </w:r>
      <w:r w:rsidR="00CD177E">
        <w:t>,</w:t>
      </w:r>
      <w:r w:rsidRPr="008737DE">
        <w:rPr>
          <w:color w:val="000000" w:themeColor="text1"/>
        </w:rPr>
        <w:t xml:space="preserve"> na svojoj 77. sjednici održanoj dana </w:t>
      </w:r>
      <w:r w:rsidR="00CD177E">
        <w:rPr>
          <w:color w:val="000000" w:themeColor="text1"/>
        </w:rPr>
        <w:t>_____________</w:t>
      </w:r>
      <w:r w:rsidRPr="008737DE">
        <w:rPr>
          <w:color w:val="000000" w:themeColor="text1"/>
        </w:rPr>
        <w:t xml:space="preserve"> 2022. </w:t>
      </w:r>
      <w:r w:rsidR="00CD177E">
        <w:rPr>
          <w:color w:val="000000" w:themeColor="text1"/>
        </w:rPr>
        <w:t xml:space="preserve">godine </w:t>
      </w:r>
      <w:r w:rsidRPr="008737DE">
        <w:rPr>
          <w:color w:val="000000" w:themeColor="text1"/>
        </w:rPr>
        <w:t>donosi</w:t>
      </w:r>
    </w:p>
    <w:p w14:paraId="30682120" w14:textId="77777777" w:rsidR="00CD177E" w:rsidRDefault="00CD177E" w:rsidP="00CD177E">
      <w:pPr>
        <w:spacing w:before="0"/>
        <w:jc w:val="center"/>
        <w:rPr>
          <w:b/>
          <w:bCs/>
          <w:color w:val="000000" w:themeColor="text1"/>
        </w:rPr>
      </w:pPr>
    </w:p>
    <w:p w14:paraId="1688D8F0" w14:textId="703B5CE8" w:rsidR="00F739B0" w:rsidRPr="008737DE" w:rsidRDefault="00F739B0" w:rsidP="00CD177E">
      <w:pPr>
        <w:spacing w:before="0"/>
        <w:jc w:val="center"/>
        <w:rPr>
          <w:color w:val="000000" w:themeColor="text1"/>
        </w:rPr>
      </w:pPr>
      <w:r w:rsidRPr="008737DE">
        <w:rPr>
          <w:b/>
          <w:bCs/>
          <w:color w:val="000000" w:themeColor="text1"/>
        </w:rPr>
        <w:t>“Antikorupcijsk</w:t>
      </w:r>
      <w:r w:rsidR="00966116" w:rsidRPr="008737DE">
        <w:rPr>
          <w:b/>
          <w:bCs/>
          <w:color w:val="000000" w:themeColor="text1"/>
        </w:rPr>
        <w:t>u politiku</w:t>
      </w:r>
      <w:r w:rsidRPr="008737DE">
        <w:rPr>
          <w:b/>
          <w:bCs/>
          <w:color w:val="000000" w:themeColor="text1"/>
        </w:rPr>
        <w:t>”</w:t>
      </w:r>
    </w:p>
    <w:p w14:paraId="1AF72F07" w14:textId="77777777" w:rsidR="00F739B0" w:rsidRPr="008737DE" w:rsidRDefault="00F739B0" w:rsidP="00CD177E">
      <w:pPr>
        <w:spacing w:before="0"/>
        <w:jc w:val="center"/>
        <w:rPr>
          <w:color w:val="000000" w:themeColor="text1"/>
        </w:rPr>
      </w:pPr>
      <w:r w:rsidRPr="008737DE">
        <w:rPr>
          <w:b/>
          <w:bCs/>
          <w:color w:val="000000" w:themeColor="text1"/>
        </w:rPr>
        <w:t>u skladu s ciljevima održivog razvoja Ujedinjenih naroda</w:t>
      </w:r>
    </w:p>
    <w:p w14:paraId="51B293D1" w14:textId="77777777" w:rsidR="00CD177E" w:rsidRDefault="00CD177E" w:rsidP="00CD177E">
      <w:pPr>
        <w:spacing w:before="0"/>
        <w:rPr>
          <w:color w:val="000000" w:themeColor="text1"/>
        </w:rPr>
      </w:pPr>
    </w:p>
    <w:p w14:paraId="029A5F5D" w14:textId="4E2A8EBC" w:rsidR="00F739B0" w:rsidRPr="008737DE" w:rsidRDefault="00F739B0" w:rsidP="00CD177E">
      <w:pPr>
        <w:spacing w:before="0"/>
        <w:rPr>
          <w:color w:val="000000" w:themeColor="text1"/>
        </w:rPr>
      </w:pPr>
      <w:r w:rsidRPr="008737DE">
        <w:rPr>
          <w:color w:val="000000" w:themeColor="text1"/>
        </w:rPr>
        <w:t>Korupcija kao društveni fenomen ima snažan negativan učinak na vladavinu prava i povjerenje u institucije, kao i na gospodarstvo, demokratsku političku kulturu te društvo u cjelini. Ona negativno utječe na gospodarsko blagostanje i prosperitet svih građana te su stoga aktivnosti usmjerene na prepoznavanje, sprječavanje i borbu protiv korupcije na svim razinama prioritet države i cijelog društva.</w:t>
      </w:r>
    </w:p>
    <w:p w14:paraId="69506684" w14:textId="77777777" w:rsidR="00CD177E" w:rsidRDefault="00CD177E" w:rsidP="00CD177E">
      <w:pPr>
        <w:spacing w:before="0"/>
        <w:rPr>
          <w:color w:val="000000" w:themeColor="text1"/>
        </w:rPr>
      </w:pPr>
    </w:p>
    <w:p w14:paraId="77491FAA" w14:textId="48D332CB" w:rsidR="00F739B0" w:rsidRPr="008737DE" w:rsidRDefault="00F739B0" w:rsidP="00CD177E">
      <w:pPr>
        <w:spacing w:before="0"/>
        <w:rPr>
          <w:color w:val="000000" w:themeColor="text1"/>
        </w:rPr>
      </w:pPr>
      <w:r w:rsidRPr="008737DE">
        <w:rPr>
          <w:color w:val="000000" w:themeColor="text1"/>
        </w:rPr>
        <w:t>Sveučilište u Splitu</w:t>
      </w:r>
      <w:r w:rsidR="00A92515">
        <w:rPr>
          <w:color w:val="000000" w:themeColor="text1"/>
        </w:rPr>
        <w:t xml:space="preserve"> i njegove sastavnice</w:t>
      </w:r>
      <w:r w:rsidRPr="008737DE">
        <w:rPr>
          <w:color w:val="000000" w:themeColor="text1"/>
        </w:rPr>
        <w:t>, u skladu s najvišim standardima profesionalne prakse i dobrog upravljanja, ima</w:t>
      </w:r>
      <w:r w:rsidR="00A92515">
        <w:rPr>
          <w:color w:val="000000" w:themeColor="text1"/>
        </w:rPr>
        <w:t>ju</w:t>
      </w:r>
      <w:r w:rsidRPr="008737DE">
        <w:rPr>
          <w:color w:val="000000" w:themeColor="text1"/>
        </w:rPr>
        <w:t xml:space="preserve"> nultu razinu tolerancije na mito ili korupciju bilo koje vrste. Sveučilište </w:t>
      </w:r>
      <w:r w:rsidR="008A58C5">
        <w:rPr>
          <w:color w:val="000000" w:themeColor="text1"/>
        </w:rPr>
        <w:t xml:space="preserve">u Splitu </w:t>
      </w:r>
      <w:r w:rsidRPr="008737DE">
        <w:rPr>
          <w:color w:val="000000" w:themeColor="text1"/>
        </w:rPr>
        <w:t>djeluje sukladno najvišim načelima etičkog i moralnog kodeksa vodeći se Konvencijom Ujedinjenih naroda protiv korupcije i Građanskopravnom konvencijom o korupciji.</w:t>
      </w:r>
    </w:p>
    <w:p w14:paraId="77FFDAE0" w14:textId="77777777" w:rsidR="00CD177E" w:rsidRDefault="00CD177E" w:rsidP="00CD177E">
      <w:pPr>
        <w:spacing w:before="0"/>
        <w:rPr>
          <w:color w:val="000000" w:themeColor="text1"/>
        </w:rPr>
      </w:pPr>
    </w:p>
    <w:p w14:paraId="4B50B565" w14:textId="1EFA9E32" w:rsidR="00F739B0" w:rsidRPr="008737DE" w:rsidRDefault="00F739B0" w:rsidP="00CD177E">
      <w:pPr>
        <w:spacing w:before="0"/>
        <w:rPr>
          <w:color w:val="000000" w:themeColor="text1"/>
        </w:rPr>
      </w:pPr>
      <w:r w:rsidRPr="008737DE">
        <w:rPr>
          <w:color w:val="000000" w:themeColor="text1"/>
        </w:rPr>
        <w:t xml:space="preserve">Bilo koja osoba, društvo ili organizacija s kojom Sveučilište u Splitu </w:t>
      </w:r>
      <w:r w:rsidR="00772315">
        <w:rPr>
          <w:color w:val="000000" w:themeColor="text1"/>
        </w:rPr>
        <w:t xml:space="preserve">ili njegove sastavnice </w:t>
      </w:r>
      <w:r w:rsidRPr="008737DE">
        <w:rPr>
          <w:color w:val="000000" w:themeColor="text1"/>
        </w:rPr>
        <w:t>surađuj</w:t>
      </w:r>
      <w:r w:rsidR="00772315">
        <w:rPr>
          <w:color w:val="000000" w:themeColor="text1"/>
        </w:rPr>
        <w:t>u</w:t>
      </w:r>
      <w:r w:rsidRPr="008737DE">
        <w:rPr>
          <w:color w:val="000000" w:themeColor="text1"/>
        </w:rPr>
        <w:t>, od koje prima robu ili usluge i/ili kojoj pruža poslovnu podršku dužno je poštovati smje</w:t>
      </w:r>
      <w:r w:rsidR="00AF0D9E" w:rsidRPr="008737DE">
        <w:rPr>
          <w:color w:val="000000" w:themeColor="text1"/>
        </w:rPr>
        <w:t>rnice</w:t>
      </w:r>
      <w:r w:rsidRPr="008737DE">
        <w:rPr>
          <w:color w:val="000000" w:themeColor="text1"/>
        </w:rPr>
        <w:t xml:space="preserve"> u skladu s Antikorupcijskim zakonom Republike Hrvatske.</w:t>
      </w:r>
    </w:p>
    <w:p w14:paraId="724BBF2D" w14:textId="77777777" w:rsidR="00F739B0" w:rsidRPr="008737DE" w:rsidRDefault="00F739B0" w:rsidP="00CD177E">
      <w:pPr>
        <w:spacing w:before="0"/>
        <w:jc w:val="left"/>
        <w:rPr>
          <w:color w:val="000000" w:themeColor="text1"/>
        </w:rPr>
      </w:pPr>
    </w:p>
    <w:p w14:paraId="5EF2193B" w14:textId="77777777" w:rsidR="00F739B0" w:rsidRPr="008737DE" w:rsidRDefault="00F739B0" w:rsidP="00CD177E">
      <w:pPr>
        <w:spacing w:before="0"/>
        <w:rPr>
          <w:color w:val="000000" w:themeColor="text1"/>
        </w:rPr>
      </w:pPr>
      <w:r w:rsidRPr="008737DE">
        <w:rPr>
          <w:color w:val="000000" w:themeColor="text1"/>
        </w:rPr>
        <w:t>Neprihvatljivo je za cjelokupno osoblje, treće strane, ovlaštenike i dobavljače da:</w:t>
      </w:r>
    </w:p>
    <w:p w14:paraId="303E44D9" w14:textId="7950CADA" w:rsidR="00F739B0" w:rsidRPr="009C132D" w:rsidRDefault="00F739B0" w:rsidP="00CD177E">
      <w:pPr>
        <w:numPr>
          <w:ilvl w:val="0"/>
          <w:numId w:val="6"/>
        </w:numPr>
        <w:spacing w:before="0"/>
        <w:textAlignment w:val="baseline"/>
        <w:rPr>
          <w:color w:val="000000" w:themeColor="text1"/>
        </w:rPr>
      </w:pPr>
      <w:r w:rsidRPr="008737DE">
        <w:rPr>
          <w:color w:val="000000" w:themeColor="text1"/>
        </w:rPr>
        <w:t>daju, obećaju da će dati ili ponude plaćanje, dar ili gostoprimstvo uz očekivanje ili nadu da će zauzvrat dobiti protuzakonitu</w:t>
      </w:r>
      <w:r w:rsidR="008B5F43">
        <w:rPr>
          <w:color w:val="000000" w:themeColor="text1"/>
        </w:rPr>
        <w:t xml:space="preserve"> poslovnu prednost</w:t>
      </w:r>
      <w:r w:rsidRPr="008737DE">
        <w:rPr>
          <w:color w:val="000000" w:themeColor="text1"/>
        </w:rPr>
        <w:t xml:space="preserve"> ili naplatiti neku poslovnu prednost koja j</w:t>
      </w:r>
      <w:r w:rsidR="000C245F">
        <w:rPr>
          <w:color w:val="000000" w:themeColor="text1"/>
        </w:rPr>
        <w:t xml:space="preserve">e već nastala ili je </w:t>
      </w:r>
      <w:r w:rsidR="000C245F" w:rsidRPr="009C132D">
        <w:rPr>
          <w:color w:val="000000" w:themeColor="text1"/>
        </w:rPr>
        <w:t>dogovorena,</w:t>
      </w:r>
    </w:p>
    <w:p w14:paraId="4AA78DED" w14:textId="5AFFD25F" w:rsidR="00F739B0" w:rsidRPr="009C132D" w:rsidRDefault="00F739B0" w:rsidP="00CD177E">
      <w:pPr>
        <w:numPr>
          <w:ilvl w:val="0"/>
          <w:numId w:val="6"/>
        </w:numPr>
        <w:spacing w:before="0"/>
        <w:textAlignment w:val="baseline"/>
        <w:rPr>
          <w:color w:val="000000" w:themeColor="text1"/>
        </w:rPr>
      </w:pPr>
      <w:r w:rsidRPr="008737DE">
        <w:rPr>
          <w:color w:val="000000" w:themeColor="text1"/>
        </w:rPr>
        <w:t>prihvate plaćanje, dar ili gostoprimstvo za koje se zna ili pretpostavlja da je ponuđeno u očekivanju da će ta stra</w:t>
      </w:r>
      <w:r w:rsidR="000C245F">
        <w:rPr>
          <w:color w:val="000000" w:themeColor="text1"/>
        </w:rPr>
        <w:t xml:space="preserve">nka ostvariti </w:t>
      </w:r>
      <w:r w:rsidR="000C245F" w:rsidRPr="009C132D">
        <w:rPr>
          <w:color w:val="000000" w:themeColor="text1"/>
        </w:rPr>
        <w:t>poslovnu prednost,</w:t>
      </w:r>
    </w:p>
    <w:p w14:paraId="1D5E328B" w14:textId="42058C0B" w:rsidR="00F739B0" w:rsidRPr="008737DE" w:rsidRDefault="00F739B0" w:rsidP="00CD177E">
      <w:pPr>
        <w:numPr>
          <w:ilvl w:val="0"/>
          <w:numId w:val="6"/>
        </w:numPr>
        <w:spacing w:before="0"/>
        <w:textAlignment w:val="baseline"/>
        <w:rPr>
          <w:color w:val="000000" w:themeColor="text1"/>
        </w:rPr>
      </w:pPr>
      <w:r w:rsidRPr="008737DE">
        <w:rPr>
          <w:color w:val="000000" w:themeColor="text1"/>
        </w:rPr>
        <w:t>izvršavaju radnje kojima se krše ove smjernice ili primjenjivi antikorupcijski zakoni u Republici Hrvatskoj.</w:t>
      </w:r>
    </w:p>
    <w:p w14:paraId="239EF696" w14:textId="77777777" w:rsidR="00CD177E" w:rsidRDefault="00CD177E" w:rsidP="00CD177E">
      <w:pPr>
        <w:spacing w:before="0"/>
        <w:rPr>
          <w:color w:val="000000" w:themeColor="text1"/>
        </w:rPr>
      </w:pPr>
    </w:p>
    <w:p w14:paraId="41C5C5C1" w14:textId="2D7CB0FF" w:rsidR="00F739B0" w:rsidRPr="008737DE" w:rsidRDefault="00F739B0" w:rsidP="00CD177E">
      <w:pPr>
        <w:spacing w:before="0"/>
        <w:rPr>
          <w:color w:val="000000" w:themeColor="text1"/>
        </w:rPr>
      </w:pPr>
      <w:r w:rsidRPr="008737DE">
        <w:rPr>
          <w:color w:val="000000" w:themeColor="text1"/>
        </w:rPr>
        <w:t>Sveučilište u Splitu vodi računa da su sve transakcije, aktivnosti i plaćanja odobreni, dokumentirani i obrađeni u skladu sa Zakonom o fiskalnoj odgovornosti i Zakonom o sprječavanju sukoba interesa.</w:t>
      </w:r>
    </w:p>
    <w:p w14:paraId="5B404CFC" w14:textId="77777777" w:rsidR="00F739B0" w:rsidRPr="008737DE" w:rsidRDefault="00F739B0" w:rsidP="00CD177E">
      <w:pPr>
        <w:spacing w:before="0"/>
        <w:jc w:val="left"/>
        <w:rPr>
          <w:color w:val="000000" w:themeColor="text1"/>
        </w:rPr>
      </w:pPr>
    </w:p>
    <w:p w14:paraId="4CD65183" w14:textId="7CA1E8F8" w:rsidR="00F739B0" w:rsidRPr="008737DE" w:rsidRDefault="00F739B0" w:rsidP="00CD177E">
      <w:pPr>
        <w:spacing w:before="0"/>
        <w:rPr>
          <w:color w:val="000000" w:themeColor="text1"/>
        </w:rPr>
      </w:pPr>
      <w:r w:rsidRPr="008737DE">
        <w:rPr>
          <w:color w:val="000000" w:themeColor="text1"/>
        </w:rPr>
        <w:t>Ciljevi Sveučilišta u Splitu u borbi protiv korupcije su:</w:t>
      </w:r>
    </w:p>
    <w:p w14:paraId="5501F2FE" w14:textId="1798776E" w:rsidR="00F739B0" w:rsidRPr="008737DE" w:rsidRDefault="00961C24" w:rsidP="00CD177E">
      <w:pPr>
        <w:numPr>
          <w:ilvl w:val="0"/>
          <w:numId w:val="6"/>
        </w:numPr>
        <w:spacing w:before="0"/>
        <w:textAlignment w:val="baseline"/>
        <w:rPr>
          <w:color w:val="000000" w:themeColor="text1"/>
        </w:rPr>
      </w:pPr>
      <w:r w:rsidRPr="008737DE">
        <w:rPr>
          <w:color w:val="000000" w:themeColor="text1"/>
        </w:rPr>
        <w:t>j</w:t>
      </w:r>
      <w:r w:rsidR="00F739B0" w:rsidRPr="008737DE">
        <w:rPr>
          <w:color w:val="000000" w:themeColor="text1"/>
        </w:rPr>
        <w:t>ačanje integriteta, odgovornosti i transparentnosti u radu</w:t>
      </w:r>
      <w:r w:rsidRPr="008737DE">
        <w:rPr>
          <w:color w:val="000000" w:themeColor="text1"/>
        </w:rPr>
        <w:t>,</w:t>
      </w:r>
    </w:p>
    <w:p w14:paraId="46D3E366" w14:textId="148320D3" w:rsidR="00F739B0" w:rsidRPr="008737DE" w:rsidRDefault="00961C24" w:rsidP="00CD177E">
      <w:pPr>
        <w:numPr>
          <w:ilvl w:val="0"/>
          <w:numId w:val="6"/>
        </w:numPr>
        <w:spacing w:before="0"/>
        <w:textAlignment w:val="baseline"/>
        <w:rPr>
          <w:color w:val="000000" w:themeColor="text1"/>
        </w:rPr>
      </w:pPr>
      <w:r w:rsidRPr="008737DE">
        <w:rPr>
          <w:color w:val="000000" w:themeColor="text1"/>
        </w:rPr>
        <w:t>s</w:t>
      </w:r>
      <w:r w:rsidR="00F739B0" w:rsidRPr="008737DE">
        <w:rPr>
          <w:color w:val="000000" w:themeColor="text1"/>
        </w:rPr>
        <w:t>tvaranje preduvjeta za sprječavanje korupcije na svim razinama</w:t>
      </w:r>
      <w:r w:rsidRPr="008737DE">
        <w:rPr>
          <w:color w:val="000000" w:themeColor="text1"/>
        </w:rPr>
        <w:t>,</w:t>
      </w:r>
    </w:p>
    <w:p w14:paraId="49C793D3" w14:textId="4C717A28" w:rsidR="00F739B0" w:rsidRPr="008737DE" w:rsidRDefault="00961C24" w:rsidP="00CD177E">
      <w:pPr>
        <w:numPr>
          <w:ilvl w:val="0"/>
          <w:numId w:val="6"/>
        </w:numPr>
        <w:spacing w:before="0"/>
        <w:textAlignment w:val="baseline"/>
        <w:rPr>
          <w:color w:val="000000" w:themeColor="text1"/>
        </w:rPr>
      </w:pPr>
      <w:r w:rsidRPr="008737DE">
        <w:rPr>
          <w:color w:val="000000" w:themeColor="text1"/>
        </w:rPr>
        <w:t>a</w:t>
      </w:r>
      <w:r w:rsidR="00F739B0" w:rsidRPr="008737DE">
        <w:rPr>
          <w:color w:val="000000" w:themeColor="text1"/>
        </w:rPr>
        <w:t>firmacija pristupa "nulte tolerancije" na korupciju</w:t>
      </w:r>
      <w:r w:rsidRPr="008737DE">
        <w:rPr>
          <w:color w:val="000000" w:themeColor="text1"/>
        </w:rPr>
        <w:t>,</w:t>
      </w:r>
    </w:p>
    <w:p w14:paraId="087EE258" w14:textId="387D5854" w:rsidR="00F739B0" w:rsidRPr="008737DE" w:rsidRDefault="00961C24" w:rsidP="00CD177E">
      <w:pPr>
        <w:numPr>
          <w:ilvl w:val="0"/>
          <w:numId w:val="6"/>
        </w:numPr>
        <w:spacing w:before="0"/>
        <w:textAlignment w:val="baseline"/>
        <w:rPr>
          <w:color w:val="000000" w:themeColor="text1"/>
        </w:rPr>
      </w:pPr>
      <w:r w:rsidRPr="008737DE">
        <w:rPr>
          <w:color w:val="000000" w:themeColor="text1"/>
        </w:rPr>
        <w:t>p</w:t>
      </w:r>
      <w:r w:rsidR="00F739B0" w:rsidRPr="008737DE">
        <w:rPr>
          <w:color w:val="000000" w:themeColor="text1"/>
        </w:rPr>
        <w:t>odizanje svijesti i standarda za suzbijanje mita</w:t>
      </w:r>
      <w:r w:rsidRPr="008737DE">
        <w:rPr>
          <w:color w:val="000000" w:themeColor="text1"/>
        </w:rPr>
        <w:t>.</w:t>
      </w:r>
    </w:p>
    <w:p w14:paraId="06BDF189" w14:textId="12BE01BD" w:rsidR="00F739B0" w:rsidRDefault="00F739B0" w:rsidP="00CD177E">
      <w:pPr>
        <w:spacing w:before="0"/>
        <w:jc w:val="left"/>
      </w:pPr>
    </w:p>
    <w:p w14:paraId="1E555E45" w14:textId="77777777" w:rsidR="00CD177E" w:rsidRPr="00F739B0" w:rsidRDefault="00CD177E" w:rsidP="00CD177E">
      <w:pPr>
        <w:spacing w:before="0"/>
        <w:jc w:val="left"/>
      </w:pPr>
    </w:p>
    <w:p w14:paraId="4B216659" w14:textId="77777777" w:rsidR="008715D4" w:rsidRPr="008204D4" w:rsidRDefault="008715D4" w:rsidP="00CD177E">
      <w:pPr>
        <w:spacing w:before="0"/>
        <w:ind w:left="4508" w:firstLine="256"/>
        <w:jc w:val="center"/>
        <w:rPr>
          <w:b/>
          <w:spacing w:val="40"/>
        </w:rPr>
      </w:pPr>
      <w:r w:rsidRPr="008204D4">
        <w:rPr>
          <w:b/>
          <w:spacing w:val="40"/>
        </w:rPr>
        <w:t>REKTOR</w:t>
      </w:r>
    </w:p>
    <w:p w14:paraId="11BD6519" w14:textId="77777777" w:rsidR="00CD177E" w:rsidRPr="00CD177E" w:rsidRDefault="00CD177E" w:rsidP="00CD177E">
      <w:pPr>
        <w:spacing w:before="0"/>
        <w:ind w:left="4508" w:firstLine="256"/>
        <w:jc w:val="center"/>
        <w:rPr>
          <w:sz w:val="12"/>
          <w:szCs w:val="12"/>
        </w:rPr>
      </w:pPr>
    </w:p>
    <w:p w14:paraId="1D968B4F" w14:textId="2466AB11" w:rsidR="00F14A22" w:rsidRDefault="008715D4" w:rsidP="00CD177E">
      <w:pPr>
        <w:spacing w:before="0"/>
        <w:ind w:left="4508" w:firstLine="256"/>
        <w:jc w:val="center"/>
      </w:pPr>
      <w:r w:rsidRPr="00541413">
        <w:t>prof. dr. sc. Dragan Ljutić</w:t>
      </w:r>
    </w:p>
    <w:sectPr w:rsidR="00F14A22" w:rsidSect="004F004E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type w:val="continuous"/>
      <w:pgSz w:w="11906" w:h="16838"/>
      <w:pgMar w:top="2004" w:right="1418" w:bottom="1134" w:left="1418" w:header="567" w:footer="283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F96C14" w14:textId="77777777" w:rsidR="0088615E" w:rsidRDefault="0088615E">
      <w:r>
        <w:separator/>
      </w:r>
    </w:p>
  </w:endnote>
  <w:endnote w:type="continuationSeparator" w:id="0">
    <w:p w14:paraId="3D244CC3" w14:textId="77777777" w:rsidR="0088615E" w:rsidRDefault="008861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B546F9" w14:textId="6A4E277A" w:rsidR="00F94A5B" w:rsidRDefault="00E519EF" w:rsidP="00F94A5B">
    <w:pPr>
      <w:pStyle w:val="Podnoje"/>
      <w:spacing w:before="120" w:after="840"/>
      <w:jc w:val="right"/>
    </w:pPr>
    <w:r w:rsidRPr="00F94A5B">
      <w:rPr>
        <w:sz w:val="22"/>
        <w:szCs w:val="22"/>
      </w:rPr>
      <w:fldChar w:fldCharType="begin"/>
    </w:r>
    <w:r w:rsidR="00F94A5B" w:rsidRPr="00F94A5B">
      <w:rPr>
        <w:sz w:val="22"/>
        <w:szCs w:val="22"/>
      </w:rPr>
      <w:instrText>PAGE   \* MERGEFORMAT</w:instrText>
    </w:r>
    <w:r w:rsidRPr="00F94A5B">
      <w:rPr>
        <w:sz w:val="22"/>
        <w:szCs w:val="22"/>
      </w:rPr>
      <w:fldChar w:fldCharType="separate"/>
    </w:r>
    <w:r w:rsidR="00961C24">
      <w:rPr>
        <w:noProof/>
        <w:sz w:val="22"/>
        <w:szCs w:val="22"/>
      </w:rPr>
      <w:t>2</w:t>
    </w:r>
    <w:r w:rsidRPr="00F94A5B">
      <w:rPr>
        <w:sz w:val="22"/>
        <w:szCs w:val="22"/>
      </w:rPr>
      <w:fldChar w:fldCharType="end"/>
    </w:r>
  </w:p>
  <w:p w14:paraId="44EAFD9C" w14:textId="77777777" w:rsidR="00ED5196" w:rsidRPr="00E06A0A" w:rsidRDefault="00ED5196" w:rsidP="009E0D20">
    <w:pPr>
      <w:pStyle w:val="Podnoje"/>
      <w:spacing w:before="200"/>
      <w:jc w:val="left"/>
      <w:rPr>
        <w:rFonts w:ascii="Verdana" w:hAnsi="Verdana" w:cs="Arial"/>
        <w:noProof/>
        <w:color w:val="333399"/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9F31CB" w14:textId="77777777" w:rsidR="00681625" w:rsidRPr="00817248" w:rsidRDefault="00681625" w:rsidP="00817248">
    <w:pPr>
      <w:jc w:val="right"/>
      <w:rPr>
        <w:rFonts w:ascii="Calibri" w:hAnsi="Calibri" w:cs="Calibri"/>
        <w:sz w:val="22"/>
        <w:szCs w:val="22"/>
      </w:rPr>
    </w:pPr>
  </w:p>
  <w:p w14:paraId="7C430347" w14:textId="19DDBF00" w:rsidR="00320EA1" w:rsidRPr="00E25E71" w:rsidRDefault="009A053B" w:rsidP="002D3D61">
    <w:pPr>
      <w:pStyle w:val="Podnoje"/>
      <w:spacing w:before="200"/>
      <w:jc w:val="center"/>
      <w:rPr>
        <w:rFonts w:ascii="Verdana" w:hAnsi="Verdana" w:cs="Arial"/>
        <w:noProof/>
        <w:color w:val="333399"/>
        <w:sz w:val="16"/>
        <w:szCs w:val="16"/>
      </w:rPr>
    </w:pP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847E0C5" wp14:editId="07777777">
              <wp:simplePos x="0" y="0"/>
              <wp:positionH relativeFrom="column">
                <wp:posOffset>-1905</wp:posOffset>
              </wp:positionH>
              <wp:positionV relativeFrom="paragraph">
                <wp:posOffset>62230</wp:posOffset>
              </wp:positionV>
              <wp:extent cx="5756910" cy="6350"/>
              <wp:effectExtent l="0" t="0" r="34290" b="31750"/>
              <wp:wrapNone/>
              <wp:docPr id="3" name="Ravni poveznik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56910" cy="635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33339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="http://schemas.openxmlformats.org/drawingml/2006/main" xmlns:a14="http://schemas.microsoft.com/office/drawing/2010/main" xmlns:wp14="http://schemas.microsoft.com/office/word/2010/wordml">
          <w:pict w14:anchorId="314AB7AD">
            <v:line id="Ravni poveznik 3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strokecolor="#339" strokeweight="2pt" from="-.15pt,4.9pt" to="453.15pt,5.4pt" w14:anchorId="5515A6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"/>
          </w:pict>
        </mc:Fallback>
      </mc:AlternateContent>
    </w:r>
    <w:r w:rsidR="00320EA1" w:rsidRPr="00E06A0A">
      <w:rPr>
        <w:rFonts w:ascii="Verdana" w:hAnsi="Verdana" w:cs="Arial"/>
        <w:noProof/>
        <w:color w:val="333399"/>
        <w:spacing w:val="7"/>
        <w:sz w:val="16"/>
        <w:szCs w:val="16"/>
      </w:rPr>
      <w:t xml:space="preserve">Sveučilište u Splitu </w:t>
    </w:r>
    <w:r w:rsidR="00320EA1" w:rsidRPr="00E06A0A">
      <w:rPr>
        <w:rFonts w:ascii="Wingdings" w:hAnsi="Wingdings" w:cs="Arial"/>
        <w:noProof/>
        <w:color w:val="333399"/>
        <w:spacing w:val="7"/>
        <w:sz w:val="12"/>
        <w:szCs w:val="12"/>
      </w:rPr>
      <w:t></w:t>
    </w:r>
    <w:r w:rsidR="00320EA1" w:rsidRPr="00E06A0A">
      <w:rPr>
        <w:rFonts w:ascii="Verdana" w:hAnsi="Verdana" w:cs="Arial"/>
        <w:noProof/>
        <w:color w:val="333399"/>
        <w:spacing w:val="7"/>
        <w:sz w:val="16"/>
        <w:szCs w:val="16"/>
      </w:rPr>
      <w:t xml:space="preserve"> </w:t>
    </w:r>
    <w:r w:rsidR="00F90955">
      <w:rPr>
        <w:rFonts w:ascii="Verdana" w:hAnsi="Verdana" w:cs="Arial"/>
        <w:noProof/>
        <w:color w:val="333399"/>
        <w:spacing w:val="7"/>
        <w:sz w:val="16"/>
        <w:szCs w:val="16"/>
      </w:rPr>
      <w:t>R. Boškovića</w:t>
    </w:r>
    <w:r w:rsidR="008F2EF1">
      <w:rPr>
        <w:rFonts w:ascii="Verdana" w:hAnsi="Verdana" w:cs="Arial"/>
        <w:noProof/>
        <w:color w:val="333399"/>
        <w:spacing w:val="7"/>
        <w:sz w:val="16"/>
        <w:szCs w:val="16"/>
      </w:rPr>
      <w:t xml:space="preserve"> 3</w:t>
    </w:r>
    <w:r w:rsidR="00F90955">
      <w:rPr>
        <w:rFonts w:ascii="Verdana" w:hAnsi="Verdana" w:cs="Arial"/>
        <w:noProof/>
        <w:color w:val="333399"/>
        <w:spacing w:val="7"/>
        <w:sz w:val="16"/>
        <w:szCs w:val="16"/>
      </w:rPr>
      <w:t>1</w:t>
    </w:r>
    <w:r w:rsidR="00320EA1" w:rsidRPr="00E06A0A">
      <w:rPr>
        <w:rFonts w:ascii="Verdana" w:hAnsi="Verdana" w:cs="Arial"/>
        <w:noProof/>
        <w:color w:val="333399"/>
        <w:spacing w:val="7"/>
        <w:sz w:val="16"/>
        <w:szCs w:val="16"/>
      </w:rPr>
      <w:t>, 21000 Split</w:t>
    </w:r>
    <w:r w:rsidR="00320EA1" w:rsidRPr="00741C57">
      <w:rPr>
        <w:rFonts w:ascii="Verdana" w:hAnsi="Verdana" w:cs="Arial"/>
        <w:noProof/>
        <w:color w:val="333399"/>
        <w:spacing w:val="12"/>
        <w:sz w:val="16"/>
        <w:szCs w:val="16"/>
      </w:rPr>
      <w:t xml:space="preserve"> </w:t>
    </w:r>
    <w:r w:rsidR="00320EA1" w:rsidRPr="00E06A0A">
      <w:rPr>
        <w:rFonts w:ascii="Wingdings" w:hAnsi="Wingdings" w:cs="Arial"/>
        <w:noProof/>
        <w:color w:val="333399"/>
        <w:spacing w:val="7"/>
        <w:sz w:val="12"/>
        <w:szCs w:val="12"/>
      </w:rPr>
      <w:t></w:t>
    </w:r>
    <w:r w:rsidR="00320EA1">
      <w:rPr>
        <w:rFonts w:ascii="Verdana" w:hAnsi="Verdana" w:cs="Arial"/>
        <w:noProof/>
        <w:color w:val="333399"/>
        <w:spacing w:val="7"/>
        <w:sz w:val="16"/>
        <w:szCs w:val="16"/>
      </w:rPr>
      <w:t xml:space="preserve"> </w:t>
    </w:r>
    <w:r w:rsidR="00E25E71">
      <w:rPr>
        <w:rFonts w:ascii="Verdana" w:hAnsi="Verdana" w:cs="Arial"/>
        <w:noProof/>
        <w:color w:val="333399"/>
        <w:spacing w:val="7"/>
        <w:sz w:val="16"/>
        <w:szCs w:val="16"/>
      </w:rPr>
      <w:t xml:space="preserve"> </w:t>
    </w:r>
    <w:r w:rsidR="00320EA1">
      <w:rPr>
        <w:rFonts w:ascii="Verdana" w:hAnsi="Verdana" w:cs="Arial"/>
        <w:noProof/>
        <w:color w:val="333399"/>
        <w:spacing w:val="7"/>
        <w:sz w:val="16"/>
        <w:szCs w:val="16"/>
      </w:rPr>
      <w:t>Tel.: (385) 21 558200</w:t>
    </w:r>
    <w:r w:rsidR="00E25E71">
      <w:rPr>
        <w:rFonts w:ascii="Wingdings" w:hAnsi="Wingdings" w:cs="Arial"/>
        <w:noProof/>
        <w:color w:val="333399"/>
        <w:spacing w:val="7"/>
        <w:sz w:val="12"/>
        <w:szCs w:val="12"/>
      </w:rPr>
      <w:t></w:t>
    </w:r>
    <w:r w:rsidR="00320EA1" w:rsidRPr="00E06A0A">
      <w:rPr>
        <w:rFonts w:ascii="Wingdings" w:hAnsi="Wingdings" w:cs="Arial"/>
        <w:noProof/>
        <w:color w:val="333399"/>
        <w:spacing w:val="7"/>
        <w:sz w:val="12"/>
        <w:szCs w:val="12"/>
      </w:rPr>
      <w:t></w:t>
    </w:r>
    <w:r w:rsidR="00320EA1" w:rsidRPr="00CC6EA8">
      <w:rPr>
        <w:rFonts w:ascii="Verdana" w:hAnsi="Verdana" w:cs="Arial"/>
        <w:noProof/>
        <w:color w:val="333399"/>
        <w:spacing w:val="-6"/>
        <w:sz w:val="16"/>
        <w:szCs w:val="16"/>
      </w:rPr>
      <w:t xml:space="preserve"> </w:t>
    </w:r>
    <w:r w:rsidR="00320EA1" w:rsidRPr="00E06A0A">
      <w:rPr>
        <w:rFonts w:ascii="Verdana" w:hAnsi="Verdana" w:cs="Arial"/>
        <w:noProof/>
        <w:color w:val="333399"/>
        <w:spacing w:val="7"/>
        <w:sz w:val="16"/>
        <w:szCs w:val="16"/>
      </w:rPr>
      <w:t>Fax: (385) 21 348163</w:t>
    </w:r>
    <w:r w:rsidR="00320EA1">
      <w:rPr>
        <w:rFonts w:ascii="Verdana" w:hAnsi="Verdana" w:cs="Arial"/>
        <w:noProof/>
        <w:color w:val="333399"/>
        <w:sz w:val="16"/>
        <w:szCs w:val="16"/>
      </w:rPr>
      <w:br/>
    </w:r>
    <w:r w:rsidR="00320EA1" w:rsidRPr="00E25E71">
      <w:rPr>
        <w:rFonts w:ascii="Verdana" w:hAnsi="Verdana" w:cs="Arial"/>
        <w:noProof/>
        <w:color w:val="333399"/>
        <w:spacing w:val="13"/>
        <w:w w:val="90"/>
        <w:sz w:val="16"/>
        <w:szCs w:val="16"/>
      </w:rPr>
      <w:t xml:space="preserve">e-mail: rektorat@unist.hr </w:t>
    </w:r>
    <w:r w:rsidR="00320EA1" w:rsidRPr="00DE70B4">
      <w:rPr>
        <w:rFonts w:ascii="Wingdings" w:hAnsi="Wingdings" w:cs="Arial"/>
        <w:noProof/>
        <w:color w:val="333399"/>
        <w:spacing w:val="13"/>
        <w:w w:val="90"/>
        <w:sz w:val="12"/>
        <w:szCs w:val="12"/>
      </w:rPr>
      <w:t></w:t>
    </w:r>
    <w:r w:rsidR="00320EA1" w:rsidRPr="00E25E71">
      <w:rPr>
        <w:rFonts w:ascii="Verdana" w:hAnsi="Verdana" w:cs="Arial"/>
        <w:noProof/>
        <w:color w:val="333399"/>
        <w:spacing w:val="13"/>
        <w:w w:val="90"/>
        <w:sz w:val="16"/>
        <w:szCs w:val="16"/>
      </w:rPr>
      <w:t xml:space="preserve"> </w:t>
    </w:r>
    <w:hyperlink r:id="rId1" w:history="1">
      <w:r w:rsidR="00320EA1" w:rsidRPr="00E25E71">
        <w:rPr>
          <w:rStyle w:val="Hiperveza"/>
          <w:rFonts w:ascii="Verdana" w:hAnsi="Verdana" w:cs="Arial"/>
          <w:noProof/>
          <w:color w:val="333399"/>
          <w:spacing w:val="13"/>
          <w:w w:val="90"/>
          <w:sz w:val="16"/>
          <w:szCs w:val="16"/>
          <w:u w:val="none"/>
        </w:rPr>
        <w:t>www.unist.hr</w:t>
      </w:r>
    </w:hyperlink>
    <w:r w:rsidR="00320EA1" w:rsidRPr="00E25E71">
      <w:rPr>
        <w:rFonts w:ascii="Verdana" w:hAnsi="Verdana" w:cs="Arial"/>
        <w:noProof/>
        <w:color w:val="333399"/>
        <w:spacing w:val="13"/>
        <w:w w:val="90"/>
        <w:sz w:val="16"/>
        <w:szCs w:val="16"/>
      </w:rPr>
      <w:t xml:space="preserve"> </w:t>
    </w:r>
    <w:r w:rsidR="00DE70B4" w:rsidRPr="00DE70B4">
      <w:rPr>
        <w:rFonts w:ascii="Wingdings" w:hAnsi="Wingdings" w:cs="Arial"/>
        <w:noProof/>
        <w:color w:val="333399"/>
        <w:spacing w:val="13"/>
        <w:w w:val="90"/>
        <w:sz w:val="12"/>
        <w:szCs w:val="12"/>
      </w:rPr>
      <w:t></w:t>
    </w:r>
    <w:r w:rsidR="00320EA1" w:rsidRPr="00E25E71">
      <w:rPr>
        <w:rFonts w:ascii="Verdana" w:hAnsi="Verdana" w:cs="Arial"/>
        <w:noProof/>
        <w:color w:val="333399"/>
        <w:spacing w:val="16"/>
        <w:w w:val="90"/>
        <w:sz w:val="16"/>
        <w:szCs w:val="16"/>
      </w:rPr>
      <w:t xml:space="preserve"> </w:t>
    </w:r>
    <w:r w:rsidR="008F2EF1" w:rsidRPr="00E25E71">
      <w:rPr>
        <w:rFonts w:ascii="Verdana" w:hAnsi="Verdana" w:cs="Arial"/>
        <w:noProof/>
        <w:color w:val="333399"/>
        <w:spacing w:val="20"/>
        <w:w w:val="90"/>
        <w:sz w:val="16"/>
        <w:szCs w:val="16"/>
      </w:rPr>
      <w:t>OIB 29845096215</w:t>
    </w:r>
    <w:r w:rsidR="00E35841" w:rsidRPr="00E25E71">
      <w:rPr>
        <w:rFonts w:ascii="Verdana" w:hAnsi="Verdana" w:cs="Arial"/>
        <w:noProof/>
        <w:color w:val="333399"/>
        <w:spacing w:val="20"/>
        <w:w w:val="90"/>
        <w:sz w:val="16"/>
        <w:szCs w:val="16"/>
      </w:rPr>
      <w:t xml:space="preserve"> </w:t>
    </w:r>
    <w:r w:rsidR="00DE70B4" w:rsidRPr="00DE70B4">
      <w:rPr>
        <w:rFonts w:ascii="Wingdings" w:hAnsi="Wingdings" w:cs="Arial"/>
        <w:noProof/>
        <w:color w:val="333399"/>
        <w:spacing w:val="13"/>
        <w:w w:val="90"/>
        <w:sz w:val="12"/>
        <w:szCs w:val="12"/>
      </w:rPr>
      <w:t></w:t>
    </w:r>
    <w:r w:rsidR="00320EA1" w:rsidRPr="00E25E71">
      <w:rPr>
        <w:rFonts w:ascii="Verdana" w:hAnsi="Verdana" w:cs="Arial"/>
        <w:noProof/>
        <w:color w:val="333399"/>
        <w:spacing w:val="25"/>
        <w:w w:val="90"/>
        <w:sz w:val="16"/>
        <w:szCs w:val="16"/>
      </w:rPr>
      <w:t xml:space="preserve"> </w:t>
    </w:r>
    <w:r w:rsidR="00FB077D">
      <w:rPr>
        <w:rFonts w:ascii="Verdana" w:hAnsi="Verdana" w:cs="Arial"/>
        <w:noProof/>
        <w:color w:val="333399"/>
        <w:spacing w:val="13"/>
        <w:w w:val="90"/>
        <w:sz w:val="16"/>
        <w:szCs w:val="16"/>
      </w:rPr>
      <w:t>IBAN HR0524070001100578938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AC66A1" w14:textId="77777777" w:rsidR="0088615E" w:rsidRDefault="0088615E">
      <w:r>
        <w:separator/>
      </w:r>
    </w:p>
  </w:footnote>
  <w:footnote w:type="continuationSeparator" w:id="0">
    <w:p w14:paraId="3006CA71" w14:textId="77777777" w:rsidR="0088615E" w:rsidRDefault="008861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C917A5" w14:textId="3515BC78" w:rsidR="00F739B0" w:rsidRDefault="0088615E">
    <w:pPr>
      <w:pStyle w:val="Zaglavlje"/>
    </w:pPr>
    <w:r>
      <w:rPr>
        <w:noProof/>
      </w:rPr>
      <w:pict w14:anchorId="461F2D3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04421094" o:spid="_x0000_s2050" type="#_x0000_t136" style="position:absolute;left:0;text-align:left;margin-left:0;margin-top:0;width:532.8pt;height:106.55pt;rotation:315;z-index:-251653632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N A C R T 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94D5A5" w14:textId="55E6451F" w:rsidR="00ED5196" w:rsidRDefault="0088615E" w:rsidP="00F94A5B">
    <w:pPr>
      <w:pStyle w:val="Zaglavlje"/>
      <w:spacing w:before="0"/>
    </w:pPr>
    <w:r>
      <w:rPr>
        <w:noProof/>
      </w:rPr>
      <w:pict w14:anchorId="6C355AB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04421095" o:spid="_x0000_s2051" type="#_x0000_t136" style="position:absolute;left:0;text-align:left;margin-left:0;margin-top:0;width:532.8pt;height:106.55pt;rotation:315;z-index:-251651584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N A C R T "/>
          <w10:wrap anchorx="margin" anchory="margin"/>
        </v:shape>
      </w:pict>
    </w:r>
  </w:p>
  <w:p w14:paraId="3DEEC669" w14:textId="77777777" w:rsidR="00492E7C" w:rsidRPr="00492E7C" w:rsidRDefault="00492E7C" w:rsidP="00F94A5B">
    <w:pPr>
      <w:pStyle w:val="Zaglavlje"/>
      <w:spacing w:before="0" w:after="12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38A1FE" w14:textId="5986EBBE" w:rsidR="00ED5196" w:rsidRPr="00B946E6" w:rsidRDefault="0088615E" w:rsidP="00B946E6">
    <w:pPr>
      <w:pStyle w:val="Zaglavlje"/>
      <w:tabs>
        <w:tab w:val="clear" w:pos="9072"/>
        <w:tab w:val="right" w:pos="9063"/>
      </w:tabs>
      <w:ind w:left="1503" w:right="11"/>
      <w:jc w:val="center"/>
      <w:rPr>
        <w:rFonts w:ascii="Verdana" w:hAnsi="Verdana" w:cs="Arial"/>
        <w:b/>
        <w:color w:val="333399"/>
        <w:spacing w:val="110"/>
        <w:sz w:val="30"/>
        <w:szCs w:val="30"/>
      </w:rPr>
    </w:pPr>
    <w:r>
      <w:rPr>
        <w:noProof/>
      </w:rPr>
      <w:pict w14:anchorId="7CAB7A7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04421093" o:spid="_x0000_s2049" type="#_x0000_t136" style="position:absolute;left:0;text-align:left;margin-left:0;margin-top:0;width:532.8pt;height:106.55pt;rotation:315;z-index:-251655680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N A C R T "/>
          <w10:wrap anchorx="margin" anchory="margin"/>
        </v:shape>
      </w:pict>
    </w:r>
    <w:r w:rsidR="00115B00">
      <w:rPr>
        <w:noProof/>
        <w:lang w:val="en-US" w:eastAsia="en-US"/>
      </w:rPr>
      <w:drawing>
        <wp:anchor distT="0" distB="0" distL="114300" distR="114300" simplePos="0" relativeHeight="251657728" behindDoc="1" locked="1" layoutInCell="1" allowOverlap="1" wp14:anchorId="76F6009D" wp14:editId="07777777">
          <wp:simplePos x="0" y="0"/>
          <wp:positionH relativeFrom="column">
            <wp:posOffset>-72390</wp:posOffset>
          </wp:positionH>
          <wp:positionV relativeFrom="paragraph">
            <wp:posOffset>36195</wp:posOffset>
          </wp:positionV>
          <wp:extent cx="904875" cy="895350"/>
          <wp:effectExtent l="0" t="0" r="9525" b="0"/>
          <wp:wrapTight wrapText="bothSides">
            <wp:wrapPolygon edited="0">
              <wp:start x="0" y="0"/>
              <wp:lineTo x="0" y="21140"/>
              <wp:lineTo x="21373" y="21140"/>
              <wp:lineTo x="21373" y="0"/>
              <wp:lineTo x="0" y="0"/>
            </wp:wrapPolygon>
          </wp:wrapTight>
          <wp:docPr id="18" name="Slika 5" descr="Opis: sveuciliste_logo_memo_3 cop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5" descr="Opis: sveuciliste_logo_memo_3 cop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4875" cy="895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2CBA5DA4" w:rsidRPr="118B83FB">
      <w:rPr>
        <w:rFonts w:ascii="Verdana" w:hAnsi="Verdana" w:cs="Arial"/>
        <w:b/>
        <w:bCs/>
        <w:color w:val="333399"/>
        <w:spacing w:val="110"/>
        <w:sz w:val="30"/>
        <w:szCs w:val="30"/>
      </w:rPr>
      <w:t>SVEUČILIŠTE U SPLITU</w:t>
    </w:r>
  </w:p>
  <w:p w14:paraId="351083D5" w14:textId="77777777" w:rsidR="00ED5196" w:rsidRPr="00B946E6" w:rsidRDefault="00ED5196" w:rsidP="00817A34">
    <w:pPr>
      <w:pStyle w:val="Zaglavlje"/>
      <w:tabs>
        <w:tab w:val="clear" w:pos="9072"/>
        <w:tab w:val="right" w:pos="9063"/>
      </w:tabs>
      <w:spacing w:before="0"/>
      <w:ind w:left="1440" w:right="11"/>
      <w:jc w:val="center"/>
      <w:rPr>
        <w:rFonts w:ascii="Verdana" w:hAnsi="Verdana" w:cs="Arial"/>
        <w:color w:val="333399"/>
        <w:spacing w:val="66"/>
        <w:sz w:val="18"/>
        <w:szCs w:val="18"/>
      </w:rPr>
    </w:pPr>
    <w:r w:rsidRPr="00B946E6">
      <w:rPr>
        <w:rFonts w:ascii="Verdana" w:hAnsi="Verdana" w:cs="Arial"/>
        <w:color w:val="333399"/>
        <w:spacing w:val="66"/>
        <w:sz w:val="18"/>
        <w:szCs w:val="18"/>
      </w:rPr>
      <w:t>UNIVERSITAS STUDIORUM SPALATENSIS</w:t>
    </w:r>
  </w:p>
  <w:p w14:paraId="630C8814" w14:textId="77777777" w:rsidR="00ED5196" w:rsidRPr="003572E5" w:rsidRDefault="009A053B" w:rsidP="00817A34">
    <w:pPr>
      <w:pStyle w:val="Zaglavlje"/>
      <w:tabs>
        <w:tab w:val="clear" w:pos="9072"/>
        <w:tab w:val="left" w:pos="4853"/>
        <w:tab w:val="center" w:pos="5251"/>
        <w:tab w:val="right" w:pos="9063"/>
      </w:tabs>
      <w:spacing w:before="120"/>
      <w:ind w:left="1440" w:right="11"/>
      <w:jc w:val="right"/>
      <w:rPr>
        <w:rFonts w:ascii="Verdana" w:hAnsi="Verdana" w:cs="Arial"/>
        <w:b/>
        <w:color w:val="333399"/>
        <w:sz w:val="16"/>
        <w:szCs w:val="16"/>
      </w:rPr>
    </w:pPr>
    <w:r>
      <w:rPr>
        <w:noProof/>
        <w:lang w:val="en-US" w:eastAsia="en-US"/>
      </w:rPr>
      <mc:AlternateContent>
        <mc:Choice Requires="wps">
          <w:drawing>
            <wp:anchor distT="4294967293" distB="4294967293" distL="114300" distR="114300" simplePos="0" relativeHeight="251656704" behindDoc="0" locked="0" layoutInCell="1" allowOverlap="1" wp14:anchorId="5E2588E6" wp14:editId="07777777">
              <wp:simplePos x="0" y="0"/>
              <wp:positionH relativeFrom="column">
                <wp:posOffset>941070</wp:posOffset>
              </wp:positionH>
              <wp:positionV relativeFrom="paragraph">
                <wp:posOffset>76199</wp:posOffset>
              </wp:positionV>
              <wp:extent cx="4914900" cy="0"/>
              <wp:effectExtent l="0" t="19050" r="19050" b="19050"/>
              <wp:wrapNone/>
              <wp:docPr id="1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914900" cy="0"/>
                      </a:xfrm>
                      <a:prstGeom prst="line">
                        <a:avLst/>
                      </a:prstGeom>
                      <a:noFill/>
                      <a:ln w="31750">
                        <a:solidFill>
                          <a:srgbClr val="33339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 xmlns:wp14="http://schemas.microsoft.com/office/word/2010/wordml">
          <w:pict w14:anchorId="7010E7CB">
            <v:line id="Line 4" style="position:absolute;z-index:25165670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o:spid="_x0000_s1026" strokecolor="#339" strokeweight="2.5pt" from="74.1pt,6pt" to="461.1pt,6pt" w14:anchorId="4AB6634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2905FF"/>
    <w:multiLevelType w:val="hybridMultilevel"/>
    <w:tmpl w:val="09901658"/>
    <w:lvl w:ilvl="0" w:tplc="B3DA22A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E5A35AB"/>
    <w:multiLevelType w:val="hybridMultilevel"/>
    <w:tmpl w:val="4074F4A6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767F01"/>
    <w:multiLevelType w:val="hybridMultilevel"/>
    <w:tmpl w:val="3AE2488A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96C43CE"/>
    <w:multiLevelType w:val="hybridMultilevel"/>
    <w:tmpl w:val="A6A8058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CD3540"/>
    <w:multiLevelType w:val="multilevel"/>
    <w:tmpl w:val="3AB80D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E3E7313"/>
    <w:multiLevelType w:val="hybridMultilevel"/>
    <w:tmpl w:val="67F804C0"/>
    <w:lvl w:ilvl="0" w:tplc="041A0001">
      <w:start w:val="1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5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397"/>
  <w:hyphenationZone w:val="425"/>
  <w:drawingGridHorizontalSpacing w:val="120"/>
  <w:drawingGridVerticalSpacing w:val="57"/>
  <w:displayHorizontalDrawingGridEvery w:val="2"/>
  <w:characterSpacingControl w:val="doNotCompress"/>
  <w:hdrShapeDefaults>
    <o:shapedefaults v:ext="edit" spidmax="2052">
      <o:colormru v:ext="edit" colors="#8484d6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7WwMDG2MDEzNzIyszBT0lEKTi0uzszPAykwqgUAsPgV9SwAAAA="/>
  </w:docVars>
  <w:rsids>
    <w:rsidRoot w:val="009A053B"/>
    <w:rsid w:val="000060F2"/>
    <w:rsid w:val="0003347D"/>
    <w:rsid w:val="00047D1E"/>
    <w:rsid w:val="00060F62"/>
    <w:rsid w:val="00072B32"/>
    <w:rsid w:val="00085A56"/>
    <w:rsid w:val="00095DF2"/>
    <w:rsid w:val="000B3846"/>
    <w:rsid w:val="000C16D7"/>
    <w:rsid w:val="000C245F"/>
    <w:rsid w:val="000D6013"/>
    <w:rsid w:val="000E16D2"/>
    <w:rsid w:val="000E797B"/>
    <w:rsid w:val="00115B00"/>
    <w:rsid w:val="00117BC7"/>
    <w:rsid w:val="00124617"/>
    <w:rsid w:val="00124BF1"/>
    <w:rsid w:val="00145B36"/>
    <w:rsid w:val="00150B5F"/>
    <w:rsid w:val="00154717"/>
    <w:rsid w:val="00155716"/>
    <w:rsid w:val="00156604"/>
    <w:rsid w:val="00156949"/>
    <w:rsid w:val="00170E21"/>
    <w:rsid w:val="00184AB3"/>
    <w:rsid w:val="00196054"/>
    <w:rsid w:val="001B0371"/>
    <w:rsid w:val="001B15CF"/>
    <w:rsid w:val="001B6633"/>
    <w:rsid w:val="001B7F7F"/>
    <w:rsid w:val="001C4D7E"/>
    <w:rsid w:val="001D7C23"/>
    <w:rsid w:val="001E4E9F"/>
    <w:rsid w:val="001F26FA"/>
    <w:rsid w:val="00212314"/>
    <w:rsid w:val="00231FD6"/>
    <w:rsid w:val="002372D6"/>
    <w:rsid w:val="00253716"/>
    <w:rsid w:val="002545BE"/>
    <w:rsid w:val="0026605A"/>
    <w:rsid w:val="002664E8"/>
    <w:rsid w:val="00270C9E"/>
    <w:rsid w:val="00273069"/>
    <w:rsid w:val="00277D6C"/>
    <w:rsid w:val="002C1C32"/>
    <w:rsid w:val="002D3D61"/>
    <w:rsid w:val="002F08BA"/>
    <w:rsid w:val="002F5E2B"/>
    <w:rsid w:val="00301218"/>
    <w:rsid w:val="00303F22"/>
    <w:rsid w:val="003127E6"/>
    <w:rsid w:val="00320EA1"/>
    <w:rsid w:val="003270C8"/>
    <w:rsid w:val="00331DCF"/>
    <w:rsid w:val="0033225E"/>
    <w:rsid w:val="00334FDE"/>
    <w:rsid w:val="003572E5"/>
    <w:rsid w:val="00357789"/>
    <w:rsid w:val="0037119E"/>
    <w:rsid w:val="00372A77"/>
    <w:rsid w:val="003862D3"/>
    <w:rsid w:val="00386CA8"/>
    <w:rsid w:val="003A3D89"/>
    <w:rsid w:val="003B5AAB"/>
    <w:rsid w:val="003C23E2"/>
    <w:rsid w:val="003C506C"/>
    <w:rsid w:val="003D0EF5"/>
    <w:rsid w:val="003D6E9E"/>
    <w:rsid w:val="003E3C44"/>
    <w:rsid w:val="004064A1"/>
    <w:rsid w:val="004116B5"/>
    <w:rsid w:val="00421D7A"/>
    <w:rsid w:val="00421EF4"/>
    <w:rsid w:val="00430DA5"/>
    <w:rsid w:val="00437C4F"/>
    <w:rsid w:val="00447B13"/>
    <w:rsid w:val="004547EE"/>
    <w:rsid w:val="00464357"/>
    <w:rsid w:val="00464BC4"/>
    <w:rsid w:val="0047322D"/>
    <w:rsid w:val="0047495E"/>
    <w:rsid w:val="00492E7C"/>
    <w:rsid w:val="004B46B7"/>
    <w:rsid w:val="004B7490"/>
    <w:rsid w:val="004C292D"/>
    <w:rsid w:val="004C7CD0"/>
    <w:rsid w:val="004D0D72"/>
    <w:rsid w:val="004D7C17"/>
    <w:rsid w:val="004F004E"/>
    <w:rsid w:val="0050504C"/>
    <w:rsid w:val="00520117"/>
    <w:rsid w:val="00521D3B"/>
    <w:rsid w:val="00540765"/>
    <w:rsid w:val="00557CCD"/>
    <w:rsid w:val="00560D53"/>
    <w:rsid w:val="005A1CFE"/>
    <w:rsid w:val="005A2DD9"/>
    <w:rsid w:val="005D30EC"/>
    <w:rsid w:val="005D3C1F"/>
    <w:rsid w:val="005F39EA"/>
    <w:rsid w:val="00610EE6"/>
    <w:rsid w:val="00617DE8"/>
    <w:rsid w:val="00625746"/>
    <w:rsid w:val="00640AD6"/>
    <w:rsid w:val="00641A8A"/>
    <w:rsid w:val="00656E60"/>
    <w:rsid w:val="00661760"/>
    <w:rsid w:val="00681625"/>
    <w:rsid w:val="00683E96"/>
    <w:rsid w:val="006A49E8"/>
    <w:rsid w:val="006A6425"/>
    <w:rsid w:val="006B3088"/>
    <w:rsid w:val="006B4B59"/>
    <w:rsid w:val="006C303E"/>
    <w:rsid w:val="006E0CFE"/>
    <w:rsid w:val="006E3CF9"/>
    <w:rsid w:val="006E53B6"/>
    <w:rsid w:val="006E7AAD"/>
    <w:rsid w:val="007250C7"/>
    <w:rsid w:val="00736023"/>
    <w:rsid w:val="00740129"/>
    <w:rsid w:val="00741C57"/>
    <w:rsid w:val="00751077"/>
    <w:rsid w:val="00772315"/>
    <w:rsid w:val="0077434A"/>
    <w:rsid w:val="00777D64"/>
    <w:rsid w:val="007B2165"/>
    <w:rsid w:val="007B4E00"/>
    <w:rsid w:val="007D3114"/>
    <w:rsid w:val="007D61EC"/>
    <w:rsid w:val="007F077A"/>
    <w:rsid w:val="007F3292"/>
    <w:rsid w:val="007F4396"/>
    <w:rsid w:val="007F7276"/>
    <w:rsid w:val="00802628"/>
    <w:rsid w:val="00811D62"/>
    <w:rsid w:val="00817248"/>
    <w:rsid w:val="008179D8"/>
    <w:rsid w:val="00817A34"/>
    <w:rsid w:val="00841B63"/>
    <w:rsid w:val="00842991"/>
    <w:rsid w:val="00850F6D"/>
    <w:rsid w:val="00854826"/>
    <w:rsid w:val="00854A3F"/>
    <w:rsid w:val="008715D4"/>
    <w:rsid w:val="008737DE"/>
    <w:rsid w:val="00876D79"/>
    <w:rsid w:val="0088615E"/>
    <w:rsid w:val="00886662"/>
    <w:rsid w:val="008A58C5"/>
    <w:rsid w:val="008B04F6"/>
    <w:rsid w:val="008B15DC"/>
    <w:rsid w:val="008B48C9"/>
    <w:rsid w:val="008B5F43"/>
    <w:rsid w:val="008C1027"/>
    <w:rsid w:val="008C27D6"/>
    <w:rsid w:val="008C648A"/>
    <w:rsid w:val="008D33BD"/>
    <w:rsid w:val="008D7E57"/>
    <w:rsid w:val="008E5658"/>
    <w:rsid w:val="008F040A"/>
    <w:rsid w:val="008F2EF1"/>
    <w:rsid w:val="008F7D1B"/>
    <w:rsid w:val="00901B57"/>
    <w:rsid w:val="009075D6"/>
    <w:rsid w:val="00944FB5"/>
    <w:rsid w:val="009468D5"/>
    <w:rsid w:val="009477F1"/>
    <w:rsid w:val="00955956"/>
    <w:rsid w:val="00961C24"/>
    <w:rsid w:val="00964F5B"/>
    <w:rsid w:val="00966116"/>
    <w:rsid w:val="009A053B"/>
    <w:rsid w:val="009B71E3"/>
    <w:rsid w:val="009C0163"/>
    <w:rsid w:val="009C132D"/>
    <w:rsid w:val="009D3472"/>
    <w:rsid w:val="009D4A50"/>
    <w:rsid w:val="009E0D20"/>
    <w:rsid w:val="00A06194"/>
    <w:rsid w:val="00A10102"/>
    <w:rsid w:val="00A10276"/>
    <w:rsid w:val="00A1043C"/>
    <w:rsid w:val="00A11BB8"/>
    <w:rsid w:val="00A11E13"/>
    <w:rsid w:val="00A12E9D"/>
    <w:rsid w:val="00A13DA9"/>
    <w:rsid w:val="00A1744D"/>
    <w:rsid w:val="00A241BD"/>
    <w:rsid w:val="00A6156E"/>
    <w:rsid w:val="00A7530C"/>
    <w:rsid w:val="00A92515"/>
    <w:rsid w:val="00A95281"/>
    <w:rsid w:val="00A97516"/>
    <w:rsid w:val="00AB0DAF"/>
    <w:rsid w:val="00AC15F8"/>
    <w:rsid w:val="00AC67F0"/>
    <w:rsid w:val="00AF0D9E"/>
    <w:rsid w:val="00B21C60"/>
    <w:rsid w:val="00B247C9"/>
    <w:rsid w:val="00B543B7"/>
    <w:rsid w:val="00B55059"/>
    <w:rsid w:val="00B62554"/>
    <w:rsid w:val="00B75D7F"/>
    <w:rsid w:val="00B9014A"/>
    <w:rsid w:val="00B946E6"/>
    <w:rsid w:val="00B96863"/>
    <w:rsid w:val="00BB2608"/>
    <w:rsid w:val="00BD4677"/>
    <w:rsid w:val="00BE0818"/>
    <w:rsid w:val="00BE2310"/>
    <w:rsid w:val="00BF3202"/>
    <w:rsid w:val="00C01EE7"/>
    <w:rsid w:val="00C2059B"/>
    <w:rsid w:val="00C23985"/>
    <w:rsid w:val="00C315BD"/>
    <w:rsid w:val="00C406E6"/>
    <w:rsid w:val="00C503BD"/>
    <w:rsid w:val="00C55FB2"/>
    <w:rsid w:val="00C5683C"/>
    <w:rsid w:val="00C6000F"/>
    <w:rsid w:val="00C64ADC"/>
    <w:rsid w:val="00C66227"/>
    <w:rsid w:val="00C74C51"/>
    <w:rsid w:val="00C910AB"/>
    <w:rsid w:val="00C963B0"/>
    <w:rsid w:val="00CA2D4C"/>
    <w:rsid w:val="00CA583B"/>
    <w:rsid w:val="00CA7753"/>
    <w:rsid w:val="00CC059B"/>
    <w:rsid w:val="00CC2CF7"/>
    <w:rsid w:val="00CC6EA8"/>
    <w:rsid w:val="00CD177E"/>
    <w:rsid w:val="00CF02E1"/>
    <w:rsid w:val="00CF0549"/>
    <w:rsid w:val="00CF6304"/>
    <w:rsid w:val="00CF792C"/>
    <w:rsid w:val="00D03109"/>
    <w:rsid w:val="00D119F0"/>
    <w:rsid w:val="00D14AF7"/>
    <w:rsid w:val="00D16631"/>
    <w:rsid w:val="00D40334"/>
    <w:rsid w:val="00D53CC7"/>
    <w:rsid w:val="00D77C98"/>
    <w:rsid w:val="00D77D0B"/>
    <w:rsid w:val="00D80375"/>
    <w:rsid w:val="00D90F90"/>
    <w:rsid w:val="00D918D6"/>
    <w:rsid w:val="00DB7D00"/>
    <w:rsid w:val="00DC515A"/>
    <w:rsid w:val="00DC59C8"/>
    <w:rsid w:val="00DC6671"/>
    <w:rsid w:val="00DC7A39"/>
    <w:rsid w:val="00DD6CB6"/>
    <w:rsid w:val="00DE70B4"/>
    <w:rsid w:val="00DF289F"/>
    <w:rsid w:val="00E047F2"/>
    <w:rsid w:val="00E06A0A"/>
    <w:rsid w:val="00E06DA0"/>
    <w:rsid w:val="00E14BA4"/>
    <w:rsid w:val="00E25E71"/>
    <w:rsid w:val="00E35841"/>
    <w:rsid w:val="00E3693D"/>
    <w:rsid w:val="00E377B8"/>
    <w:rsid w:val="00E519EF"/>
    <w:rsid w:val="00E62865"/>
    <w:rsid w:val="00E8463D"/>
    <w:rsid w:val="00E87577"/>
    <w:rsid w:val="00E948C8"/>
    <w:rsid w:val="00E95A7C"/>
    <w:rsid w:val="00E97481"/>
    <w:rsid w:val="00EC1991"/>
    <w:rsid w:val="00EC2FFC"/>
    <w:rsid w:val="00ED5196"/>
    <w:rsid w:val="00ED646D"/>
    <w:rsid w:val="00ED65AF"/>
    <w:rsid w:val="00EE255D"/>
    <w:rsid w:val="00EF1C36"/>
    <w:rsid w:val="00EF600B"/>
    <w:rsid w:val="00F03E30"/>
    <w:rsid w:val="00F069AF"/>
    <w:rsid w:val="00F14A22"/>
    <w:rsid w:val="00F15923"/>
    <w:rsid w:val="00F23714"/>
    <w:rsid w:val="00F25881"/>
    <w:rsid w:val="00F466EF"/>
    <w:rsid w:val="00F65633"/>
    <w:rsid w:val="00F72A3A"/>
    <w:rsid w:val="00F739B0"/>
    <w:rsid w:val="00F7506E"/>
    <w:rsid w:val="00F75952"/>
    <w:rsid w:val="00F90955"/>
    <w:rsid w:val="00F9385D"/>
    <w:rsid w:val="00F94A5B"/>
    <w:rsid w:val="00FB077D"/>
    <w:rsid w:val="00FB0926"/>
    <w:rsid w:val="00FC2156"/>
    <w:rsid w:val="00FC52E8"/>
    <w:rsid w:val="00FE765A"/>
    <w:rsid w:val="033B0C56"/>
    <w:rsid w:val="05AAA3B0"/>
    <w:rsid w:val="097C1914"/>
    <w:rsid w:val="0C759A3E"/>
    <w:rsid w:val="0E38523A"/>
    <w:rsid w:val="0E432112"/>
    <w:rsid w:val="0FD2FCC7"/>
    <w:rsid w:val="118B83FB"/>
    <w:rsid w:val="14401758"/>
    <w:rsid w:val="176C7665"/>
    <w:rsid w:val="17B4AC23"/>
    <w:rsid w:val="22C1E80D"/>
    <w:rsid w:val="252E8BBF"/>
    <w:rsid w:val="26664AA6"/>
    <w:rsid w:val="2CBA5DA4"/>
    <w:rsid w:val="30DF1588"/>
    <w:rsid w:val="34469402"/>
    <w:rsid w:val="36BEAB6E"/>
    <w:rsid w:val="39D169C8"/>
    <w:rsid w:val="3ACB3B88"/>
    <w:rsid w:val="3BB8FB30"/>
    <w:rsid w:val="4526B3B8"/>
    <w:rsid w:val="47FB66B5"/>
    <w:rsid w:val="4A0B3672"/>
    <w:rsid w:val="4E984450"/>
    <w:rsid w:val="55FE5310"/>
    <w:rsid w:val="59BC17B3"/>
    <w:rsid w:val="59ED2904"/>
    <w:rsid w:val="5B1DFD02"/>
    <w:rsid w:val="5B97B8C6"/>
    <w:rsid w:val="5E0C1504"/>
    <w:rsid w:val="627053BE"/>
    <w:rsid w:val="6507F34B"/>
    <w:rsid w:val="66F37650"/>
    <w:rsid w:val="6C06B861"/>
    <w:rsid w:val="6D4E2387"/>
    <w:rsid w:val="6D589E2C"/>
    <w:rsid w:val="76908C58"/>
    <w:rsid w:val="78BEC118"/>
    <w:rsid w:val="78CC1432"/>
    <w:rsid w:val="79C60AFB"/>
    <w:rsid w:val="7A54A5F1"/>
    <w:rsid w:val="7BF6A0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>
      <o:colormru v:ext="edit" colors="#8484d6"/>
    </o:shapedefaults>
    <o:shapelayout v:ext="edit">
      <o:idmap v:ext="edit" data="1"/>
    </o:shapelayout>
  </w:shapeDefaults>
  <w:decimalSymbol w:val=","/>
  <w:listSeparator w:val=";"/>
  <w14:docId w14:val="4EEAB450"/>
  <w15:docId w15:val="{EA903CAC-14DF-409A-A435-D15F0CEF8E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060F2"/>
    <w:pPr>
      <w:spacing w:before="100"/>
      <w:jc w:val="both"/>
    </w:pPr>
    <w:rPr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rsid w:val="00C6000F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link w:val="PodnojeChar"/>
    <w:uiPriority w:val="99"/>
    <w:rsid w:val="00C6000F"/>
    <w:pPr>
      <w:tabs>
        <w:tab w:val="center" w:pos="4536"/>
        <w:tab w:val="right" w:pos="9072"/>
      </w:tabs>
    </w:pPr>
  </w:style>
  <w:style w:type="character" w:styleId="Hiperveza">
    <w:name w:val="Hyperlink"/>
    <w:rsid w:val="00C6000F"/>
    <w:rPr>
      <w:color w:val="0000FF"/>
      <w:u w:val="single"/>
    </w:rPr>
  </w:style>
  <w:style w:type="character" w:styleId="SlijeenaHiperveza">
    <w:name w:val="FollowedHyperlink"/>
    <w:rsid w:val="00A06194"/>
    <w:rPr>
      <w:color w:val="800080"/>
      <w:u w:val="single"/>
    </w:rPr>
  </w:style>
  <w:style w:type="paragraph" w:customStyle="1" w:styleId="Body">
    <w:name w:val="Body"/>
    <w:basedOn w:val="Normal"/>
    <w:rsid w:val="003270C8"/>
  </w:style>
  <w:style w:type="character" w:styleId="Brojstranice">
    <w:name w:val="page number"/>
    <w:basedOn w:val="Zadanifontodlomka"/>
    <w:rsid w:val="008B48C9"/>
  </w:style>
  <w:style w:type="table" w:styleId="Reetkatablice">
    <w:name w:val="Table Grid"/>
    <w:basedOn w:val="Obinatablica"/>
    <w:rsid w:val="00DC667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ZaglavljeChar">
    <w:name w:val="Zaglavlje Char"/>
    <w:link w:val="Zaglavlje"/>
    <w:rsid w:val="00CC059B"/>
    <w:rPr>
      <w:sz w:val="24"/>
      <w:szCs w:val="24"/>
    </w:rPr>
  </w:style>
  <w:style w:type="paragraph" w:styleId="Tekstbalonia">
    <w:name w:val="Balloon Text"/>
    <w:basedOn w:val="Normal"/>
    <w:link w:val="TekstbaloniaChar"/>
    <w:rsid w:val="005D3C1F"/>
    <w:pPr>
      <w:spacing w:before="0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link w:val="Tekstbalonia"/>
    <w:rsid w:val="005D3C1F"/>
    <w:rPr>
      <w:rFonts w:ascii="Tahoma" w:hAnsi="Tahoma" w:cs="Tahoma"/>
      <w:sz w:val="16"/>
      <w:szCs w:val="16"/>
    </w:rPr>
  </w:style>
  <w:style w:type="character" w:customStyle="1" w:styleId="PodnojeChar">
    <w:name w:val="Podnožje Char"/>
    <w:link w:val="Podnoje"/>
    <w:uiPriority w:val="99"/>
    <w:rsid w:val="00492E7C"/>
    <w:rPr>
      <w:sz w:val="24"/>
      <w:szCs w:val="24"/>
    </w:rPr>
  </w:style>
  <w:style w:type="paragraph" w:styleId="Odlomakpopisa">
    <w:name w:val="List Paragraph"/>
    <w:basedOn w:val="Normal"/>
    <w:uiPriority w:val="34"/>
    <w:qFormat/>
    <w:rsid w:val="00DC515A"/>
    <w:pPr>
      <w:ind w:left="720"/>
      <w:contextualSpacing/>
    </w:pPr>
  </w:style>
  <w:style w:type="character" w:styleId="Tekstrezerviranogmjesta">
    <w:name w:val="Placeholder Text"/>
    <w:uiPriority w:val="99"/>
    <w:semiHidden/>
    <w:rsid w:val="00320EA1"/>
    <w:rPr>
      <w:color w:val="808080"/>
    </w:rPr>
  </w:style>
  <w:style w:type="paragraph" w:styleId="StandardWeb">
    <w:name w:val="Normal (Web)"/>
    <w:basedOn w:val="Normal"/>
    <w:uiPriority w:val="99"/>
    <w:semiHidden/>
    <w:unhideWhenUsed/>
    <w:rsid w:val="00F739B0"/>
    <w:pPr>
      <w:spacing w:beforeAutospacing="1" w:after="100" w:afterAutospacing="1"/>
      <w:jc w:val="left"/>
    </w:pPr>
  </w:style>
  <w:style w:type="character" w:customStyle="1" w:styleId="apple-tab-span">
    <w:name w:val="apple-tab-span"/>
    <w:basedOn w:val="Zadanifontodlomka"/>
    <w:rsid w:val="00F739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528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5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9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8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5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unist.hr" TargetMode="Externa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mislav\Documents\Dokumenti_Akti\Obrasci\Dopis_rektor_12_1.dotx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99B3639B3E1B041B41B892D3ACB29AE" ma:contentTypeVersion="12" ma:contentTypeDescription="Stvaranje novog dokumenta." ma:contentTypeScope="" ma:versionID="82eb12f57bd2e191289f61afde509921">
  <xsd:schema xmlns:xsd="http://www.w3.org/2001/XMLSchema" xmlns:xs="http://www.w3.org/2001/XMLSchema" xmlns:p="http://schemas.microsoft.com/office/2006/metadata/properties" xmlns:ns2="a4f27737-c5d4-4056-88ee-e55e27e998e6" xmlns:ns3="793fea45-f278-4bb4-bc96-369c5ef124bd" targetNamespace="http://schemas.microsoft.com/office/2006/metadata/properties" ma:root="true" ma:fieldsID="99a4415979784f6e044188374051b3c3" ns2:_="" ns3:_="">
    <xsd:import namespace="a4f27737-c5d4-4056-88ee-e55e27e998e6"/>
    <xsd:import namespace="793fea45-f278-4bb4-bc96-369c5ef124b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f27737-c5d4-4056-88ee-e55e27e998e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3fea45-f278-4bb4-bc96-369c5ef124bd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Zajednički se koristi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ji o zajedničkom korištenju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E1664E5-08C0-47EE-B11B-C0B17B49C16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B12B3A9-FC77-4BBE-83AC-D3E148FD8B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f27737-c5d4-4056-88ee-e55e27e998e6"/>
    <ds:schemaRef ds:uri="793fea45-f278-4bb4-bc96-369c5ef124b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C0F930A-EDAE-4BF4-8C7E-831541DE725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B54E965-99A4-452B-B8E0-4374E185589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Dopis_rektor_12_1</Template>
  <TotalTime>18</TotalTime>
  <Pages>1</Pages>
  <Words>358</Words>
  <Characters>2044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Split,</vt:lpstr>
      <vt:lpstr>Split,</vt:lpstr>
    </vt:vector>
  </TitlesOfParts>
  <Company>lsdkfj</Company>
  <LinksUpToDate>false</LinksUpToDate>
  <CharactersWithSpaces>2398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Split,</dc:title>
  <dc:subject/>
  <dc:creator>Tomislav</dc:creator>
  <cp:keywords/>
  <dc:description/>
  <cp:lastModifiedBy>Jelena Gladović</cp:lastModifiedBy>
  <cp:revision>15</cp:revision>
  <cp:lastPrinted>2020-07-08T10:58:00Z</cp:lastPrinted>
  <dcterms:created xsi:type="dcterms:W3CDTF">2022-12-04T17:39:00Z</dcterms:created>
  <dcterms:modified xsi:type="dcterms:W3CDTF">2022-12-09T12:21:00Z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0x010100599B3639B3E1B041B41B892D3ACB29AE</vt:lpwstr>
  </property>
</Properties>
</file>